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7A9F" w:rsidRDefault="006E7A9F">
      <w:pPr>
        <w:rPr>
          <w:noProof/>
          <w:lang w:eastAsia="ru-RU"/>
        </w:rPr>
      </w:pPr>
      <w:r>
        <w:rPr>
          <w:rFonts w:ascii="Times New Roman" w:hAnsi="Times New Roman"/>
          <w:sz w:val="28"/>
          <w:szCs w:val="28"/>
        </w:rPr>
        <w:t>Схема земельного участка, поадресу: Кемеровская обл., г. Новокузнецк, Центральный район, ул. Циолковского, дом № 3</w:t>
      </w:r>
    </w:p>
    <w:p w:rsidR="006E7A9F" w:rsidRDefault="006E7A9F">
      <w:r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696.75pt;height:323.25pt;visibility:visible">
            <v:imagedata r:id="rId4" o:title="" croptop="8971f" cropbottom="3300f"/>
          </v:shape>
        </w:pict>
      </w:r>
    </w:p>
    <w:p w:rsidR="006E7A9F" w:rsidRPr="00180CD4" w:rsidRDefault="006E7A9F" w:rsidP="00180CD4"/>
    <w:p w:rsidR="006E7A9F" w:rsidRPr="00180CD4" w:rsidRDefault="006E7A9F" w:rsidP="00180CD4"/>
    <w:p w:rsidR="006E7A9F" w:rsidRDefault="006E7A9F" w:rsidP="00180CD4"/>
    <w:p w:rsidR="006E7A9F" w:rsidRDefault="006E7A9F">
      <w:r>
        <w:br w:type="page"/>
      </w:r>
      <w:r>
        <w:rPr>
          <w:rFonts w:ascii="Times New Roman" w:hAnsi="Times New Roman"/>
          <w:sz w:val="28"/>
          <w:szCs w:val="28"/>
        </w:rPr>
        <w:t>Схема земельного участка, по адресу: Кемеровская обл.,г. Новокузнецк, Центральный район, ул.Циолковского, дом № 3</w:t>
      </w:r>
    </w:p>
    <w:p w:rsidR="006E7A9F" w:rsidRDefault="006E7A9F" w:rsidP="00180CD4">
      <w:pPr>
        <w:jc w:val="right"/>
        <w:rPr>
          <w:noProof/>
          <w:lang w:eastAsia="ru-RU"/>
        </w:rPr>
      </w:pPr>
    </w:p>
    <w:p w:rsidR="006E7A9F" w:rsidRPr="00180CD4" w:rsidRDefault="006E7A9F" w:rsidP="00180CD4">
      <w:pPr>
        <w:jc w:val="right"/>
      </w:pPr>
      <w:bookmarkStart w:id="0" w:name="_GoBack"/>
      <w:bookmarkEnd w:id="0"/>
      <w:r>
        <w:rPr>
          <w:noProof/>
          <w:lang w:eastAsia="ru-RU"/>
        </w:rPr>
        <w:pict>
          <v:shape id="Рисунок 2" o:spid="_x0000_i1026" type="#_x0000_t75" style="width:727.5pt;height:345.75pt;visibility:visible">
            <v:imagedata r:id="rId5" o:title="" croptop="9478f" cropbottom="3618f"/>
          </v:shape>
        </w:pict>
      </w:r>
      <w:r>
        <w:tab/>
      </w:r>
    </w:p>
    <w:sectPr w:rsidR="006E7A9F" w:rsidRPr="00180CD4" w:rsidSect="00180CD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80CD4"/>
    <w:rsid w:val="000C732C"/>
    <w:rsid w:val="00180CD4"/>
    <w:rsid w:val="00266887"/>
    <w:rsid w:val="00302941"/>
    <w:rsid w:val="00314098"/>
    <w:rsid w:val="004106CF"/>
    <w:rsid w:val="0048055E"/>
    <w:rsid w:val="005B1987"/>
    <w:rsid w:val="006E7A9F"/>
    <w:rsid w:val="007017E1"/>
    <w:rsid w:val="00876972"/>
    <w:rsid w:val="00937620"/>
    <w:rsid w:val="009A42C3"/>
    <w:rsid w:val="00EB6A30"/>
    <w:rsid w:val="00EF1FC7"/>
    <w:rsid w:val="00EF4A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6887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</TotalTime>
  <Pages>2</Pages>
  <Words>35</Words>
  <Characters>204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УК Пионер</dc:creator>
  <cp:keywords/>
  <dc:description/>
  <cp:lastModifiedBy>Admin</cp:lastModifiedBy>
  <cp:revision>4</cp:revision>
  <dcterms:created xsi:type="dcterms:W3CDTF">2018-05-24T03:32:00Z</dcterms:created>
  <dcterms:modified xsi:type="dcterms:W3CDTF">2018-06-04T09:39:00Z</dcterms:modified>
</cp:coreProperties>
</file>